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202F" w:rsidRDefault="0007202F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pt;height:639.75pt">
            <v:imagedata r:id="rId4" o:title=""/>
          </v:shape>
        </w:pict>
      </w:r>
    </w:p>
    <w:p w:rsidR="0007202F" w:rsidRDefault="0007202F">
      <w:r w:rsidRPr="003E1646">
        <w:rPr>
          <w:noProof/>
        </w:rPr>
        <w:pict>
          <v:shape id="Picture 2" o:spid="_x0000_i1026" type="#_x0000_t75" alt="5A2670AD" style="width:465pt;height:639.75pt;visibility:visible">
            <v:imagedata r:id="rId5" o:title=""/>
          </v:shape>
        </w:pict>
      </w:r>
    </w:p>
    <w:p w:rsidR="0007202F" w:rsidRDefault="0007202F">
      <w:r w:rsidRPr="003E1646">
        <w:rPr>
          <w:noProof/>
        </w:rPr>
        <w:pict>
          <v:shape id="Picture 5" o:spid="_x0000_i1027" type="#_x0000_t75" alt="954F4B9B" style="width:465pt;height:639.75pt;visibility:visible">
            <v:imagedata r:id="rId6" o:title=""/>
          </v:shape>
        </w:pict>
      </w:r>
    </w:p>
    <w:p w:rsidR="0007202F" w:rsidRDefault="0007202F">
      <w:r w:rsidRPr="003E1646">
        <w:rPr>
          <w:noProof/>
        </w:rPr>
        <w:pict>
          <v:shape id="Picture 8" o:spid="_x0000_i1028" type="#_x0000_t75" alt="53BDF5D2" style="width:465pt;height:639.75pt;visibility:visible">
            <v:imagedata r:id="rId7" o:title=""/>
          </v:shape>
        </w:pict>
      </w:r>
    </w:p>
    <w:p w:rsidR="0007202F" w:rsidRDefault="0007202F">
      <w:r w:rsidRPr="003E1646">
        <w:rPr>
          <w:noProof/>
        </w:rPr>
        <w:pict>
          <v:shape id="Picture 11" o:spid="_x0000_i1029" type="#_x0000_t75" alt="86A64104" style="width:465pt;height:639.75pt;visibility:visible">
            <v:imagedata r:id="rId8" o:title=""/>
          </v:shape>
        </w:pict>
      </w:r>
    </w:p>
    <w:p w:rsidR="0007202F" w:rsidRDefault="0007202F">
      <w:r w:rsidRPr="003E1646">
        <w:rPr>
          <w:noProof/>
        </w:rPr>
        <w:pict>
          <v:shape id="Picture 14" o:spid="_x0000_i1030" type="#_x0000_t75" alt="6093C3D3" style="width:465pt;height:639.75pt;visibility:visible">
            <v:imagedata r:id="rId9" o:title=""/>
          </v:shape>
        </w:pict>
      </w:r>
    </w:p>
    <w:p w:rsidR="0007202F" w:rsidRDefault="0007202F" w:rsidP="00306E0C">
      <w:r w:rsidRPr="003E1646">
        <w:rPr>
          <w:noProof/>
        </w:rPr>
        <w:pict>
          <v:shape id="Picture 17" o:spid="_x0000_i1031" type="#_x0000_t75" alt="8F76F6E0" style="width:465pt;height:639.75pt;visibility:visible">
            <v:imagedata r:id="rId10" o:title=""/>
          </v:shape>
        </w:pict>
      </w:r>
      <w:r>
        <w:pict>
          <v:shape id="_x0000_i1032" type="#_x0000_t75" style="width:639.75pt;height:465pt;mso-position-horizontal-relative:char;mso-position-vertical-relative:line">
            <v:imagedata r:id="rId11" o:title=""/>
          </v:shape>
        </w:pict>
      </w:r>
    </w:p>
    <w:p w:rsidR="0007202F" w:rsidRDefault="0007202F" w:rsidP="00306E0C">
      <w:r w:rsidRPr="00A912D8">
        <w:rPr>
          <w:noProof/>
        </w:rPr>
        <w:pict>
          <v:shape id="_x0000_i1033" type="#_x0000_t75" alt="469EE6D7" style="width:639.75pt;height:465pt;visibility:visible">
            <v:imagedata r:id="rId12" o:title=""/>
          </v:shape>
        </w:pict>
      </w:r>
    </w:p>
    <w:p w:rsidR="0007202F" w:rsidRDefault="0007202F" w:rsidP="00306E0C">
      <w:r w:rsidRPr="00A912D8">
        <w:rPr>
          <w:noProof/>
        </w:rPr>
        <w:pict>
          <v:shape id="_x0000_i1034" type="#_x0000_t75" alt="19E322FE" style="width:639.75pt;height:465pt;visibility:visible">
            <v:imagedata r:id="rId13" o:title=""/>
          </v:shape>
        </w:pict>
      </w:r>
    </w:p>
    <w:p w:rsidR="0007202F" w:rsidRDefault="0007202F" w:rsidP="00306E0C">
      <w:r w:rsidRPr="00A912D8">
        <w:rPr>
          <w:noProof/>
        </w:rPr>
        <w:pict>
          <v:shape id="_x0000_i1035" type="#_x0000_t75" alt="CE8B257B" style="width:639.75pt;height:465pt;visibility:visible">
            <v:imagedata r:id="rId14" o:title=""/>
          </v:shape>
        </w:pict>
      </w:r>
    </w:p>
    <w:p w:rsidR="0007202F" w:rsidRDefault="0007202F" w:rsidP="00306E0C">
      <w:r w:rsidRPr="00A912D8">
        <w:rPr>
          <w:noProof/>
        </w:rPr>
        <w:pict>
          <v:shape id="_x0000_i1036" type="#_x0000_t75" alt="98E81392" style="width:639.75pt;height:465pt;visibility:visible">
            <v:imagedata r:id="rId15" o:title=""/>
          </v:shape>
        </w:pict>
      </w:r>
    </w:p>
    <w:p w:rsidR="0007202F" w:rsidRDefault="0007202F" w:rsidP="00306E0C">
      <w:r w:rsidRPr="00A912D8">
        <w:rPr>
          <w:noProof/>
        </w:rPr>
        <w:pict>
          <v:shape id="_x0000_i1037" type="#_x0000_t75" alt="306A970C" style="width:639.75pt;height:465pt;visibility:visible">
            <v:imagedata r:id="rId16" o:title=""/>
          </v:shape>
        </w:pict>
      </w:r>
    </w:p>
    <w:p w:rsidR="0007202F" w:rsidRDefault="0007202F" w:rsidP="00131E54">
      <w:r>
        <w:pict>
          <v:shape id="_x0000_i1038" type="#_x0000_t75" style="width:639.75pt;height:465pt;mso-position-horizontal-relative:char;mso-position-vertical-relative:line">
            <v:imagedata r:id="rId17" o:title=""/>
          </v:shape>
        </w:pict>
      </w:r>
    </w:p>
    <w:p w:rsidR="0007202F" w:rsidRDefault="0007202F" w:rsidP="00131E54">
      <w:r w:rsidRPr="00060E3A">
        <w:rPr>
          <w:noProof/>
        </w:rPr>
        <w:pict>
          <v:shape id="_x0000_i1039" type="#_x0000_t75" alt="E8B5FA28" style="width:639.75pt;height:465pt;visibility:visible">
            <v:imagedata r:id="rId18" o:title=""/>
          </v:shape>
        </w:pict>
      </w:r>
    </w:p>
    <w:p w:rsidR="0007202F" w:rsidRDefault="0007202F" w:rsidP="00131E54">
      <w:r w:rsidRPr="00060E3A">
        <w:rPr>
          <w:noProof/>
        </w:rPr>
        <w:pict>
          <v:shape id="_x0000_i1040" type="#_x0000_t75" alt="BF5E4E88" style="width:639.75pt;height:465pt;visibility:visible">
            <v:imagedata r:id="rId19" o:title=""/>
          </v:shape>
        </w:pict>
      </w:r>
    </w:p>
    <w:p w:rsidR="0007202F" w:rsidRDefault="0007202F" w:rsidP="00131E54">
      <w:r w:rsidRPr="00060E3A">
        <w:rPr>
          <w:noProof/>
        </w:rPr>
        <w:pict>
          <v:shape id="_x0000_i1041" type="#_x0000_t75" alt="E135D558" style="width:639.75pt;height:465pt;visibility:visible">
            <v:imagedata r:id="rId20" o:title=""/>
          </v:shape>
        </w:pict>
      </w:r>
    </w:p>
    <w:p w:rsidR="0007202F" w:rsidRDefault="0007202F" w:rsidP="00131E54">
      <w:r w:rsidRPr="00060E3A">
        <w:rPr>
          <w:noProof/>
        </w:rPr>
        <w:pict>
          <v:shape id="Picture 20" o:spid="_x0000_i1042" type="#_x0000_t75" alt="85005347" style="width:639.75pt;height:465pt;visibility:visible">
            <v:imagedata r:id="rId21" o:title=""/>
          </v:shape>
        </w:pict>
      </w:r>
    </w:p>
    <w:p w:rsidR="0007202F" w:rsidRDefault="0007202F" w:rsidP="00CA480E">
      <w:r>
        <w:pict>
          <v:shape id="_x0000_i1043" type="#_x0000_t75" style="width:639.75pt;height:465pt;mso-position-horizontal-relative:char;mso-position-vertical-relative:line">
            <v:imagedata r:id="rId22" o:title=""/>
          </v:shape>
        </w:pict>
      </w:r>
    </w:p>
    <w:p w:rsidR="0007202F" w:rsidRDefault="0007202F" w:rsidP="00CA480E">
      <w:r w:rsidRPr="009C3E5E">
        <w:rPr>
          <w:noProof/>
        </w:rPr>
        <w:pict>
          <v:shape id="_x0000_i1044" type="#_x0000_t75" alt="CB912DD8" style="width:639.75pt;height:465pt;visibility:visible">
            <v:imagedata r:id="rId23" o:title=""/>
          </v:shape>
        </w:pict>
      </w:r>
    </w:p>
    <w:p w:rsidR="0007202F" w:rsidRDefault="0007202F" w:rsidP="00CA480E">
      <w:r w:rsidRPr="009C3E5E">
        <w:rPr>
          <w:noProof/>
        </w:rPr>
        <w:pict>
          <v:shape id="_x0000_i1045" type="#_x0000_t75" alt="B0EFFBD4" style="width:639.75pt;height:465pt;visibility:visible">
            <v:imagedata r:id="rId24" o:title=""/>
          </v:shape>
        </w:pict>
      </w:r>
    </w:p>
    <w:p w:rsidR="0007202F" w:rsidRDefault="0007202F" w:rsidP="00CA480E">
      <w:r w:rsidRPr="009C3E5E">
        <w:rPr>
          <w:noProof/>
        </w:rPr>
        <w:pict>
          <v:shape id="_x0000_i1046" type="#_x0000_t75" alt="3370DA62" style="width:639.75pt;height:465pt;visibility:visible">
            <v:imagedata r:id="rId25" o:title=""/>
          </v:shape>
        </w:pict>
      </w:r>
    </w:p>
    <w:p w:rsidR="0007202F" w:rsidRDefault="0007202F" w:rsidP="00CA480E">
      <w:r w:rsidRPr="009C3E5E">
        <w:rPr>
          <w:noProof/>
        </w:rPr>
        <w:pict>
          <v:shape id="_x0000_i1047" type="#_x0000_t75" alt="B81C2127" style="width:639.75pt;height:465pt;visibility:visible">
            <v:imagedata r:id="rId26" o:title=""/>
          </v:shape>
        </w:pict>
      </w:r>
    </w:p>
    <w:p w:rsidR="0007202F" w:rsidRDefault="0007202F" w:rsidP="00CA480E">
      <w:r w:rsidRPr="009C3E5E">
        <w:rPr>
          <w:noProof/>
        </w:rPr>
        <w:pict>
          <v:shape id="_x0000_i1048" type="#_x0000_t75" alt="DA7446F8" style="width:639.75pt;height:465pt;visibility:visible">
            <v:imagedata r:id="rId27" o:title=""/>
          </v:shape>
        </w:pict>
      </w:r>
    </w:p>
    <w:p w:rsidR="0007202F" w:rsidRDefault="0007202F" w:rsidP="00CA480E">
      <w:r w:rsidRPr="009C3E5E">
        <w:rPr>
          <w:noProof/>
        </w:rPr>
        <w:pict>
          <v:shape id="_x0000_i1049" type="#_x0000_t75" alt="137D5949" style="width:639.75pt;height:465pt;visibility:visible">
            <v:imagedata r:id="rId28" o:title=""/>
          </v:shape>
        </w:pict>
      </w:r>
    </w:p>
    <w:p w:rsidR="0007202F" w:rsidRDefault="0007202F" w:rsidP="00CA480E">
      <w:r w:rsidRPr="009C3E5E">
        <w:rPr>
          <w:noProof/>
        </w:rPr>
        <w:pict>
          <v:shape id="Picture 23" o:spid="_x0000_i1050" type="#_x0000_t75" alt="2086993D" style="width:639.75pt;height:465pt;visibility:visible">
            <v:imagedata r:id="rId29" o:title=""/>
          </v:shape>
        </w:pict>
      </w:r>
    </w:p>
    <w:p w:rsidR="0007202F" w:rsidRDefault="0007202F" w:rsidP="00CA480E">
      <w:r w:rsidRPr="009C3E5E">
        <w:rPr>
          <w:noProof/>
        </w:rPr>
        <w:pict>
          <v:shape id="Picture 26" o:spid="_x0000_i1051" type="#_x0000_t75" alt="C4E4B937" style="width:639.75pt;height:465pt;visibility:visible">
            <v:imagedata r:id="rId30" o:title=""/>
          </v:shape>
        </w:pict>
      </w:r>
    </w:p>
    <w:p w:rsidR="0007202F" w:rsidRDefault="0007202F" w:rsidP="00CA480E">
      <w:r w:rsidRPr="009C3E5E">
        <w:rPr>
          <w:noProof/>
        </w:rPr>
        <w:pict>
          <v:shape id="Picture 29" o:spid="_x0000_i1052" type="#_x0000_t75" alt="7328FA05" style="width:639.75pt;height:465pt;visibility:visible">
            <v:imagedata r:id="rId31" o:title=""/>
          </v:shape>
        </w:pict>
      </w:r>
    </w:p>
    <w:p w:rsidR="0007202F" w:rsidRDefault="0007202F" w:rsidP="00CA480E">
      <w:r w:rsidRPr="009C3E5E">
        <w:rPr>
          <w:noProof/>
        </w:rPr>
        <w:pict>
          <v:shape id="Picture 32" o:spid="_x0000_i1053" type="#_x0000_t75" alt="A2AC00F0" style="width:639.75pt;height:465pt;visibility:visible">
            <v:imagedata r:id="rId32" o:title=""/>
          </v:shape>
        </w:pict>
      </w:r>
    </w:p>
    <w:p w:rsidR="0007202F" w:rsidRDefault="0007202F" w:rsidP="00807975">
      <w:r>
        <w:pict>
          <v:shape id="_x0000_i1054" type="#_x0000_t75" style="width:465pt;height:639.75pt">
            <v:imagedata r:id="rId33" o:title=""/>
          </v:shape>
        </w:pict>
      </w:r>
    </w:p>
    <w:p w:rsidR="0007202F" w:rsidRDefault="0007202F"/>
    <w:sectPr w:rsidR="0007202F" w:rsidSect="007D32E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defaultTabStop w:val="720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60244"/>
    <w:rsid w:val="00060E3A"/>
    <w:rsid w:val="0007202F"/>
    <w:rsid w:val="00131E54"/>
    <w:rsid w:val="002B7CEB"/>
    <w:rsid w:val="00306E0C"/>
    <w:rsid w:val="003E1646"/>
    <w:rsid w:val="00652496"/>
    <w:rsid w:val="00660244"/>
    <w:rsid w:val="007D32E5"/>
    <w:rsid w:val="00807975"/>
    <w:rsid w:val="00837D5E"/>
    <w:rsid w:val="008745E9"/>
    <w:rsid w:val="009C3E5E"/>
    <w:rsid w:val="009D7187"/>
    <w:rsid w:val="00A912D8"/>
    <w:rsid w:val="00B71B1F"/>
    <w:rsid w:val="00CA480E"/>
    <w:rsid w:val="00CF2B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32E5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CF2B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F2B3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13</TotalTime>
  <Pages>31</Pages>
  <Words>8</Words>
  <Characters>52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com42</dc:creator>
  <cp:keywords/>
  <dc:description/>
  <cp:lastModifiedBy>satish</cp:lastModifiedBy>
  <cp:revision>9</cp:revision>
  <dcterms:created xsi:type="dcterms:W3CDTF">2013-11-14T14:26:00Z</dcterms:created>
  <dcterms:modified xsi:type="dcterms:W3CDTF">2013-12-12T08:52:00Z</dcterms:modified>
</cp:coreProperties>
</file>